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9D6676" w14:textId="77777777" w:rsidR="00E47068" w:rsidRDefault="00AA4698" w:rsidP="00C009D8">
      <w:pPr>
        <w:pStyle w:val="NoSpacing"/>
      </w:pPr>
      <w:r>
        <w:rPr>
          <w:u w:val="single"/>
        </w:rPr>
        <w:t>Thomas PYKENDEN</w:t>
      </w:r>
      <w:r>
        <w:t xml:space="preserve">       (fl.1452)</w:t>
      </w:r>
    </w:p>
    <w:p w14:paraId="5E708A44" w14:textId="79A382A2" w:rsidR="00AA4698" w:rsidRDefault="00AA4698" w:rsidP="00C009D8">
      <w:pPr>
        <w:pStyle w:val="NoSpacing"/>
      </w:pPr>
      <w:r>
        <w:t>of Canterbury. Fletcher.</w:t>
      </w:r>
    </w:p>
    <w:p w14:paraId="10D780C2" w14:textId="367353E4" w:rsidR="00791224" w:rsidRDefault="00791224" w:rsidP="00C009D8">
      <w:pPr>
        <w:pStyle w:val="NoSpacing"/>
      </w:pPr>
    </w:p>
    <w:p w14:paraId="01661B43" w14:textId="45308D1E" w:rsidR="00791224" w:rsidRDefault="00791224" w:rsidP="00C009D8">
      <w:pPr>
        <w:pStyle w:val="NoSpacing"/>
      </w:pPr>
    </w:p>
    <w:p w14:paraId="72A27F14" w14:textId="15620D47" w:rsidR="00791224" w:rsidRDefault="00791224" w:rsidP="00C009D8">
      <w:pPr>
        <w:pStyle w:val="NoSpacing"/>
      </w:pPr>
      <w:r>
        <w:t xml:space="preserve">Daughter:  Margery(q.v.) = (1486) William </w:t>
      </w:r>
      <w:proofErr w:type="spellStart"/>
      <w:r>
        <w:t>Dodde</w:t>
      </w:r>
      <w:proofErr w:type="spellEnd"/>
      <w:r>
        <w:t>, barber(q.v.).    (Cowper p.1486)</w:t>
      </w:r>
    </w:p>
    <w:p w14:paraId="6DA42911" w14:textId="2D768C3B" w:rsidR="00791224" w:rsidRDefault="00791224" w:rsidP="00C009D8">
      <w:pPr>
        <w:pStyle w:val="NoSpacing"/>
      </w:pPr>
      <w:r>
        <w:t>[This Thomas may have had a son, also Thomas, who would have been Margery’s father]</w:t>
      </w:r>
    </w:p>
    <w:p w14:paraId="1E7544E5" w14:textId="77777777" w:rsidR="00AA4698" w:rsidRDefault="00AA4698" w:rsidP="00C009D8">
      <w:pPr>
        <w:pStyle w:val="NoSpacing"/>
      </w:pPr>
    </w:p>
    <w:p w14:paraId="13E0D824" w14:textId="77777777" w:rsidR="00AA4698" w:rsidRDefault="00AA4698" w:rsidP="00C009D8">
      <w:pPr>
        <w:pStyle w:val="NoSpacing"/>
      </w:pPr>
    </w:p>
    <w:p w14:paraId="33D0937A" w14:textId="77777777" w:rsidR="00AA4698" w:rsidRDefault="00AA4698" w:rsidP="00C009D8">
      <w:pPr>
        <w:pStyle w:val="NoSpacing"/>
      </w:pPr>
      <w:r>
        <w:tab/>
        <w:t>1452</w:t>
      </w:r>
      <w:r>
        <w:tab/>
        <w:t>He became a Freeman by redemption.  (Cowper p.294)</w:t>
      </w:r>
    </w:p>
    <w:p w14:paraId="63B68436" w14:textId="77777777" w:rsidR="00AA4698" w:rsidRDefault="00AA4698" w:rsidP="00C009D8">
      <w:pPr>
        <w:pStyle w:val="NoSpacing"/>
      </w:pPr>
    </w:p>
    <w:p w14:paraId="6BFB0419" w14:textId="77777777" w:rsidR="00AA4698" w:rsidRDefault="00AA4698" w:rsidP="00C009D8">
      <w:pPr>
        <w:pStyle w:val="NoSpacing"/>
      </w:pPr>
    </w:p>
    <w:p w14:paraId="17D93649" w14:textId="37EE8628" w:rsidR="00AA4698" w:rsidRDefault="00AA4698" w:rsidP="00C009D8">
      <w:pPr>
        <w:pStyle w:val="NoSpacing"/>
      </w:pPr>
      <w:r>
        <w:t>21 September 2013</w:t>
      </w:r>
    </w:p>
    <w:p w14:paraId="549D82C6" w14:textId="1BB6F061" w:rsidR="00791224" w:rsidRPr="00AA4698" w:rsidRDefault="00791224" w:rsidP="00C009D8">
      <w:pPr>
        <w:pStyle w:val="NoSpacing"/>
      </w:pPr>
      <w:r>
        <w:t xml:space="preserve">  9 August 2018</w:t>
      </w:r>
      <w:bookmarkStart w:id="0" w:name="_GoBack"/>
      <w:bookmarkEnd w:id="0"/>
    </w:p>
    <w:sectPr w:rsidR="00791224" w:rsidRPr="00AA46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5CF83" w14:textId="77777777" w:rsidR="00AA4698" w:rsidRDefault="00AA4698" w:rsidP="00920DE3">
      <w:pPr>
        <w:spacing w:after="0" w:line="240" w:lineRule="auto"/>
      </w:pPr>
      <w:r>
        <w:separator/>
      </w:r>
    </w:p>
  </w:endnote>
  <w:endnote w:type="continuationSeparator" w:id="0">
    <w:p w14:paraId="55269C76" w14:textId="77777777" w:rsidR="00AA4698" w:rsidRDefault="00AA469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EBD45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9DF00" w14:textId="77777777"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14:paraId="4B3CCEFA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377F5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44419" w14:textId="77777777" w:rsidR="00AA4698" w:rsidRDefault="00AA4698" w:rsidP="00920DE3">
      <w:pPr>
        <w:spacing w:after="0" w:line="240" w:lineRule="auto"/>
      </w:pPr>
      <w:r>
        <w:separator/>
      </w:r>
    </w:p>
  </w:footnote>
  <w:footnote w:type="continuationSeparator" w:id="0">
    <w:p w14:paraId="20DA3608" w14:textId="77777777" w:rsidR="00AA4698" w:rsidRDefault="00AA469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26CD1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60ACD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F26EA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4698"/>
    <w:rsid w:val="00120749"/>
    <w:rsid w:val="00624CAE"/>
    <w:rsid w:val="00791224"/>
    <w:rsid w:val="00920DE3"/>
    <w:rsid w:val="00AA469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A68EF"/>
  <w15:docId w15:val="{D4A33D74-2E89-4525-B41C-48F56CBBC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2013-09-21T20:30:00Z</dcterms:created>
  <dcterms:modified xsi:type="dcterms:W3CDTF">2018-08-09T18:16:00Z</dcterms:modified>
</cp:coreProperties>
</file>